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1ACD62" w14:textId="77777777" w:rsidR="006C46F8" w:rsidRDefault="006C46F8" w:rsidP="006C46F8">
      <w:pPr>
        <w:pStyle w:val="NoSpacing"/>
      </w:pPr>
      <w:r>
        <w:rPr>
          <w:u w:val="single"/>
        </w:rPr>
        <w:t>John PLECY</w:t>
      </w:r>
      <w:r>
        <w:t xml:space="preserve">     </w:t>
      </w:r>
      <w:proofErr w:type="gramStart"/>
      <w:r>
        <w:t xml:space="preserve">   (</w:t>
      </w:r>
      <w:proofErr w:type="gramEnd"/>
      <w:r>
        <w:t>d.ca.1416)</w:t>
      </w:r>
    </w:p>
    <w:p w14:paraId="0645DF9A" w14:textId="77777777" w:rsidR="006C46F8" w:rsidRDefault="006C46F8" w:rsidP="006C46F8">
      <w:pPr>
        <w:pStyle w:val="NoSpacing"/>
      </w:pPr>
    </w:p>
    <w:p w14:paraId="419FD6DC" w14:textId="77777777" w:rsidR="006C46F8" w:rsidRDefault="006C46F8" w:rsidP="006C46F8">
      <w:pPr>
        <w:pStyle w:val="NoSpacing"/>
      </w:pPr>
    </w:p>
    <w:p w14:paraId="2C028D71" w14:textId="77777777" w:rsidR="006C46F8" w:rsidRDefault="006C46F8" w:rsidP="006C46F8">
      <w:pPr>
        <w:pStyle w:val="NoSpacing"/>
      </w:pPr>
      <w:r>
        <w:t>13 May1416</w:t>
      </w:r>
      <w:r>
        <w:tab/>
      </w:r>
      <w:proofErr w:type="gramStart"/>
      <w:r>
        <w:t>The</w:t>
      </w:r>
      <w:proofErr w:type="gramEnd"/>
      <w:r>
        <w:t xml:space="preserve"> Escheators of Northamptonshire, Surrey, Dorset and Hampshire were</w:t>
      </w:r>
    </w:p>
    <w:p w14:paraId="78F8E185" w14:textId="77777777" w:rsidR="006C46F8" w:rsidRDefault="006C46F8" w:rsidP="006C46F8">
      <w:pPr>
        <w:pStyle w:val="NoSpacing"/>
      </w:pPr>
      <w:r>
        <w:tab/>
      </w:r>
      <w:r>
        <w:tab/>
        <w:t xml:space="preserve">ordered to take the lands he held </w:t>
      </w:r>
      <w:proofErr w:type="gramStart"/>
      <w:r>
        <w:t>on</w:t>
      </w:r>
      <w:proofErr w:type="gramEnd"/>
      <w:r>
        <w:t xml:space="preserve"> the day of his death into the King’s</w:t>
      </w:r>
    </w:p>
    <w:p w14:paraId="7EF0915E" w14:textId="77777777" w:rsidR="006C46F8" w:rsidRDefault="006C46F8" w:rsidP="006C46F8">
      <w:pPr>
        <w:pStyle w:val="NoSpacing"/>
      </w:pPr>
      <w:r>
        <w:tab/>
      </w:r>
      <w:r>
        <w:tab/>
        <w:t>hands and to enquire into his heir.</w:t>
      </w:r>
    </w:p>
    <w:p w14:paraId="6E05AC45" w14:textId="77777777" w:rsidR="006C46F8" w:rsidRDefault="006C46F8" w:rsidP="006C46F8">
      <w:pPr>
        <w:pStyle w:val="NoSpacing"/>
      </w:pPr>
      <w:r>
        <w:tab/>
      </w:r>
      <w:r>
        <w:tab/>
        <w:t>(C.F.R. 1413-22 p.142)</w:t>
      </w:r>
    </w:p>
    <w:p w14:paraId="6AAECD46" w14:textId="77777777" w:rsidR="006C46F8" w:rsidRDefault="006C46F8" w:rsidP="006C46F8">
      <w:pPr>
        <w:pStyle w:val="NoSpacing"/>
      </w:pPr>
    </w:p>
    <w:p w14:paraId="4F05DA29" w14:textId="77777777" w:rsidR="006C46F8" w:rsidRDefault="006C46F8" w:rsidP="006C46F8">
      <w:pPr>
        <w:pStyle w:val="NoSpacing"/>
      </w:pPr>
    </w:p>
    <w:p w14:paraId="2E8F27AB" w14:textId="77777777" w:rsidR="006C46F8" w:rsidRDefault="006C46F8" w:rsidP="006C46F8">
      <w:pPr>
        <w:pStyle w:val="NoSpacing"/>
      </w:pPr>
      <w:r>
        <w:t>23 July 2024</w:t>
      </w:r>
    </w:p>
    <w:p w14:paraId="505274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E3417" w14:textId="77777777" w:rsidR="006C46F8" w:rsidRDefault="006C46F8" w:rsidP="009139A6">
      <w:r>
        <w:separator/>
      </w:r>
    </w:p>
  </w:endnote>
  <w:endnote w:type="continuationSeparator" w:id="0">
    <w:p w14:paraId="79200112" w14:textId="77777777" w:rsidR="006C46F8" w:rsidRDefault="006C46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BF6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E47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F81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F2F3D6" w14:textId="77777777" w:rsidR="006C46F8" w:rsidRDefault="006C46F8" w:rsidP="009139A6">
      <w:r>
        <w:separator/>
      </w:r>
    </w:p>
  </w:footnote>
  <w:footnote w:type="continuationSeparator" w:id="0">
    <w:p w14:paraId="73586EF3" w14:textId="77777777" w:rsidR="006C46F8" w:rsidRDefault="006C46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3B8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D20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951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6F8"/>
    <w:rsid w:val="000666E0"/>
    <w:rsid w:val="002510B7"/>
    <w:rsid w:val="00270799"/>
    <w:rsid w:val="005C130B"/>
    <w:rsid w:val="006C46F8"/>
    <w:rsid w:val="00826F5C"/>
    <w:rsid w:val="009139A6"/>
    <w:rsid w:val="0093039B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2CE18"/>
  <w15:chartTrackingRefBased/>
  <w15:docId w15:val="{40C5B014-091E-49A5-AE72-A38447FF7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2024-07-25T08:35:00Z</dcterms:created>
  <dcterms:modified xsi:type="dcterms:W3CDTF">2024-07-25T08:35:00Z</dcterms:modified>
</cp:coreProperties>
</file>